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964b2fe" w14:textId="964b2fe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="00852434">
        <w:t xml:space="preserve">3. </w:t>
      </w:r>
      <w:proofErr w:type="spellStart"/>
      <w:r w:rsidR="00852434">
        <w:t>SSKa</w:t>
      </w:r>
      <w:proofErr w:type="spellEnd"/>
      <w:r w:rsidR="00852434">
        <w:t xml:space="preserve"> St-1654/2022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852434">
        <w:t xml:space="preserve">3. </w:t>
      </w:r>
      <w:proofErr w:type="spellStart"/>
      <w:r w:rsidR="00852434">
        <w:t>SSKa</w:t>
      </w:r>
      <w:proofErr w:type="spellEnd"/>
      <w:r w:rsidR="00852434">
        <w:t xml:space="preserve"> St-1654/2022</w:t>
      </w:r>
    </w:p>
    <w:p w:rsidRPr="0017550A" w:rsidR="00852434" w:rsidP="00B3614A" w:rsidRDefault="00852434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852434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852434">
        <w:t xml:space="preserve">LEI TEH jednostavno društvo s ograničenom odgovornošću za </w:t>
      </w:r>
      <w:r w:rsidR="00852434">
        <w:t xml:space="preserve">usluge, trgovinu i proizvodnju, OIB: 83950688768, 49 218, </w:t>
      </w:r>
      <w:proofErr w:type="spellStart"/>
      <w:r w:rsidR="00852434">
        <w:t>Vojsak</w:t>
      </w:r>
      <w:proofErr w:type="spellEnd"/>
      <w:r w:rsidR="00852434">
        <w:t xml:space="preserve">, </w:t>
      </w:r>
      <w:proofErr w:type="spellStart"/>
      <w:r w:rsidR="00852434">
        <w:t>Vojsak</w:t>
      </w:r>
      <w:proofErr w:type="spellEnd"/>
      <w:r w:rsidR="00852434">
        <w:t xml:space="preserve"> 15/1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243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5243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5243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52434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52434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52434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24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43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52434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5243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5243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1654</izvorni_sadrzaj>
    <derivirana_varijabla naziv="DomainObject.Predmet.Broj_1">1654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svibnja 2022.</izvorni_sadrzaj>
    <derivirana_varijabla naziv="DomainObject.Predmet.DatumIzradeOptuznogAkta_1">31. svibnja 2022.</derivirana_varijabla>
  </DomainObject.Predmet.DatumIzradeOptuznogAkta>
  <DomainObject.Predmet.DatumIzradeOptuznogAktaFormated>
    <izvorni_sadrzaj>31.5.2022.</izvorni_sadrzaj>
    <derivirana_varijabla naziv="DomainObject.Predmet.DatumIzradeOptuznogAktaFormated_1">31.5.2022.</derivirana_varijabla>
  </DomainObject.Predmet.DatumIzradeOptuznogAktaFormated>
  <DomainObject.Predmet.DatumOsnivanja>
    <izvorni_sadrzaj>1. lipnja 2022.</izvorni_sadrzaj>
    <derivirana_varijabla naziv="DomainObject.Predmet.DatumOsnivanja_1">1.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svibnja 2022.</izvorni_sadrzaj>
    <derivirana_varijabla naziv="DomainObject.Predmet.DatumPrimitkaOptuznogAkta_1">31.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St-1654/2022</izvorni_sadrzaj>
    <derivirana_varijabla naziv="DomainObject.Predmet.OznakaBroj_1">St-1654/2022</derivirana_varijabla>
  </DomainObject.Predmet.OznakaBroj>
  <DomainObject.Predmet.OznakaBrojOptuznogAkta>
    <izvorni_sadrzaj>04-06-22-2824</izvorni_sadrzaj>
    <derivirana_varijabla naziv="DomainObject.Predmet.OznakaBrojOptuznogAkta_1">04-06-22-2824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LEI TEH jednostavno društvo s ograničenom odgovornošću za usluge, trgovinu i proizvodnju</izvorni_sadrzaj>
    <derivirana_varijabla naziv="DomainObject.Predmet.ProtustrankaFormated_1">  LEI TEH jednostavno društvo s ograničenom odgovornošću za usluge, trgovinu i proizvodnju</derivirana_varijabla>
  </DomainObject.Predmet.ProtustrankaFormated>
  <DomainObject.Predmet.ProtustrankaFormatedOIB>
    <izvorni_sadrzaj>  LEI TEH jednostavno društvo s ograničenom odgovornošću za usluge, trgovinu i proizvodnju, OIB 83950688768</izvorni_sadrzaj>
    <derivirana_varijabla naziv="DomainObject.Predmet.ProtustrankaFormatedOIB_1">  LEI TEH jednostavno društvo s ograničenom odgovornošću za usluge, trgovinu i proizvodnju, OIB 83950688768</derivirana_varijabla>
  </DomainObject.Predmet.ProtustrankaFormatedOIB>
  <DomainObject.Predmet.ProtustrankaFormatedWithAdress>
    <izvorni_sadrzaj> LEI TEH jednostavno društvo s ograničenom odgovornošću za usluge, trgovinu i proizvodnju, Vojsak 15/1, 49218 Vojsak</izvorni_sadrzaj>
    <derivirana_varijabla naziv="DomainObject.Predmet.ProtustrankaFormatedWithAdress_1"> LEI TEH jednostavno društvo s ograničenom odgovornošću za usluge, trgovinu i proizvodnju, Vojsak 15/1, 49218 Vojsak</derivirana_varijabla>
  </DomainObject.Predmet.ProtustrankaFormatedWithAdress>
  <DomainObject.Predmet.ProtustrankaFormatedWithAdressOIB>
    <izvorni_sadrzaj> LEI TEH jednostavno društvo s ograničenom odgovornošću za usluge, trgovinu i proizvodnju, OIB 83950688768, Vojsak 15/1, 49218 Vojsak</izvorni_sadrzaj>
    <derivirana_varijabla naziv="DomainObject.Predmet.ProtustrankaFormatedWithAdressOIB_1"> LEI TEH jednostavno društvo s ograničenom odgovornošću za usluge, trgovinu i proizvodnju, OIB 83950688768, Vojsak 15/1, 49218 Vojsak</derivirana_varijabla>
  </DomainObject.Predmet.ProtustrankaFormatedWithAdressOIB>
  <DomainObject.Predmet.ProtustrankaWithAdress>
    <izvorni_sadrzaj>LEI TEH jednostavno društvo s ograničenom odgovornošću za usluge, trgovinu i proizvodnju Vojsak 15/1, 49218 Vojsak</izvorni_sadrzaj>
    <derivirana_varijabla naziv="DomainObject.Predmet.ProtustrankaWithAdress_1">LEI TEH jednostavno društvo s ograničenom odgovornošću za usluge, trgovinu i proizvodnju Vojsak 15/1, 49218 Vojsak</derivirana_varijabla>
  </DomainObject.Predmet.ProtustrankaWithAdress>
  <DomainObject.Predmet.ProtustrankaWithAdressOIB>
    <izvorni_sadrzaj>LEI TEH jednostavno društvo s ograničenom odgovornošću za usluge, trgovinu i proizvodnju, OIB 83950688768, Vojsak 15/1, 49218 Vojsak</izvorni_sadrzaj>
    <derivirana_varijabla naziv="DomainObject.Predmet.ProtustrankaWithAdressOIB_1">LEI TEH jednostavno društvo s ograničenom odgovornošću za usluge, trgovinu i proizvodnju, OIB 83950688768, Vojsak 15/1, 49218 Vojsak</derivirana_varijabla>
  </DomainObject.Predmet.ProtustrankaWithAdressOIB>
  <DomainObject.Predmet.ProtustrankaNazivFormated>
    <izvorni_sadrzaj>LEI TEH jednostavno društvo s ograničenom odgovornošću za usluge, trgovinu i proizvodnju</izvorni_sadrzaj>
    <derivirana_varijabla naziv="DomainObject.Predmet.ProtustrankaNazivFormated_1">LEI TEH jednostavno društvo s ograničenom odgovornošću za usluge, trgovinu i proizvodnju</derivirana_varijabla>
  </DomainObject.Predmet.ProtustrankaNazivFormated>
  <DomainObject.Predmet.ProtustrankaNazivFormatedOIB>
    <izvorni_sadrzaj>LEI TEH jednostavno društvo s ograničenom odgovornošću za usluge, trgovinu i proizvodnju, OIB 83950688768</izvorni_sadrzaj>
    <derivirana_varijabla naziv="DomainObject.Predmet.ProtustrankaNazivFormatedOIB_1">LEI TEH jednostavno društvo s ograničenom odgovornošću za usluge, trgovinu i proizvodnju, OIB 83950688768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Lana Lisić</izvorni_sadrzaj>
    <derivirana_varijabla naziv="DomainObject.Predmet.Zapisnicar_1">Lana Lisić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LEI TEH jednostavno društvo s ograničenom odgovornošću za usluge, trgovinu i proizvodnju</item>
    </izvorni_sadrzaj>
    <derivirana_varijabla naziv="DomainObject.Predmet.ProtuStrankaListFormated_1">
      <item>LEI TEH jednostavno društvo s ograničenom odgovornošću za usluge, trgovinu i proizvodnju</item>
    </derivirana_varijabla>
  </DomainObject.Predmet.ProtuStrankaListFormated>
  <DomainObject.Predmet.ProtuStrankaListFormatedOIB>
    <izvorni_sadrzaj>
      <item>LEI TEH jednostavno društvo s ograničenom odgovornošću za usluge, trgovinu i proizvodnju, OIB 83950688768</item>
    </izvorni_sadrzaj>
    <derivirana_varijabla naziv="DomainObject.Predmet.ProtuStrankaListFormatedOIB_1">
      <item>LEI TEH jednostavno društvo s ograničenom odgovornošću za usluge, trgovinu i proizvodnju, OIB 83950688768</item>
    </derivirana_varijabla>
  </DomainObject.Predmet.ProtuStrankaListFormatedOIB>
  <DomainObject.Predmet.ProtuStrankaListFormatedWithAdress>
    <izvorni_sadrzaj>
      <item>LEI TEH jednostavno društvo s ograničenom odgovornošću za usluge, trgovinu i proizvodnju, Vojsak 15/1, 49218 Vojsak</item>
    </izvorni_sadrzaj>
    <derivirana_varijabla naziv="DomainObject.Predmet.ProtuStrankaListFormatedWithAdress_1">
      <item>LEI TEH jednostavno društvo s ograničenom odgovornošću za usluge, trgovinu i proizvodnju, Vojsak 15/1, 49218 Vojsak</item>
    </derivirana_varijabla>
  </DomainObject.Predmet.ProtuStrankaListFormatedWithAdress>
  <DomainObject.Predmet.ProtuStrankaListFormatedWithAdressOIB>
    <izvorni_sadrzaj>
      <item>LEI TEH jednostavno društvo s ograničenom odgovornošću za usluge, trgovinu i proizvodnju, OIB 83950688768, Vojsak 15/1, 49218 Vojsak</item>
    </izvorni_sadrzaj>
    <derivirana_varijabla naziv="DomainObject.Predmet.ProtuStrankaListFormatedWithAdressOIB_1">
      <item>LEI TEH jednostavno društvo s ograničenom odgovornošću za usluge, trgovinu i proizvodnju, OIB 83950688768, Vojsak 15/1, 49218 Vojsak</item>
    </derivirana_varijabla>
  </DomainObject.Predmet.ProtuStrankaListFormatedWithAdressOIB>
  <DomainObject.Predmet.ProtuStrankaListNazivFormated>
    <izvorni_sadrzaj>
      <item>LEI TEH jednostavno društvo s ograničenom odgovornošću za usluge, trgovinu i proizvodnju</item>
    </izvorni_sadrzaj>
    <derivirana_varijabla naziv="DomainObject.Predmet.ProtuStrankaListNazivFormated_1">
      <item>LEI TEH jednostavno društvo s ograničenom odgovornošću za usluge, trgovinu i proizvodnju</item>
    </derivirana_varijabla>
  </DomainObject.Predmet.ProtuStrankaListNazivFormated>
  <DomainObject.Predmet.ProtuStrankaListNazivFormatedOIB>
    <izvorni_sadrzaj>
      <item>LEI TEH jednostavno društvo s ograničenom odgovornošću za usluge, trgovinu i proizvodnju, OIB 83950688768</item>
    </izvorni_sadrzaj>
    <derivirana_varijabla naziv="DomainObject.Predmet.ProtuStrankaListNazivFormatedOIB_1">
      <item>LEI TEH jednostavno društvo s ograničenom odgovornošću za usluge, trgovinu i proizvodnju, OIB 83950688768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LEI TEH jednostavno društvo s ograničenom odgovornošću za usluge, trgovinu i proizvodnju</izvorni_sadrzaj>
    <derivirana_varijabla naziv="DomainObject.Predmet.ProtustrankaIDrugi_1">LEI TEH jednostavno društvo s ograničenom odgovornošću za usluge, trgovinu i proizvodnju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LEI TEH jednostavno društvo s ograničenom odgovornošću za usluge, trgovinu i proizvodnju, OIB 83950688768, Vojsak 15/1, 49218 Vojsak</izvorni_sadrzaj>
    <derivirana_varijabla naziv="DomainObject.Predmet.ProtustrankaIDrugiAdressOIB_1">LEI TEH jednostavno društvo s ograničenom odgovornošću za usluge, trgovinu i proizvodnju, OIB 83950688768, Vojsak 15/1, 49218 Vojsak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LEI TEH jednostavno društvo s ograničenom odgovornošću za usluge, trgovinu i proizvodnju</item>
      <item>Financijska agencija</item>
    </izvorni_sadrzaj>
    <derivirana_varijabla naziv="DomainObject.Predmet.SudioniciListNaziv_1">
      <item>LEI TEH jednostavno društvo s ograničenom odgovornošću za usluge, trgovinu i proizvodnju</item>
      <item>Financijska agencija</item>
    </derivirana_varijabla>
  </DomainObject.Predmet.SudioniciListNaziv>
  <DomainObject.Predmet.SudioniciListAdressOIB>
    <izvorni_sadrzaj>
      <item>LEI TEH jednostavno društvo s ograničenom odgovornošću za usluge, trgovinu i proizvodnju, OIB 83950688768, Vojsak 15/1,49218 Vojsak</item>
      <item>Financijska agencija, OIB 85821130368, TRG SVIBANJSKIH ŽRTAVA 1995. 1,10000 Zagreb</item>
    </izvorni_sadrzaj>
    <derivirana_varijabla naziv="DomainObject.Predmet.SudioniciListAdressOIB_1">
      <item>LEI TEH jednostavno društvo s ograničenom odgovornošću za usluge, trgovinu i proizvodnju, OIB 83950688768, Vojsak 15/1,49218 Vojsak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83950688768</item>
      <item>, OIB 85821130368</item>
    </izvorni_sadrzaj>
    <derivirana_varijabla naziv="DomainObject.Predmet.SudioniciListNazivOIB_1">
      <item>, OIB 83950688768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lipnja 2022.</izvorni_sadrzaj>
    <derivirana_varijabla naziv="DomainObject.Predmet.DatumPocetkaProcesa_1">1.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149</properties:Words>
  <properties:Characters>878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2022-09-03T11:24:00Z</cp:lastPrinted>
  <dcterms:modified xmlns:xsi="http://www.w3.org/2001/XMLSchema-instance" xsi:type="dcterms:W3CDTF">2022-09-03T11:24:00Z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